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17D088" w14:textId="77777777" w:rsidR="00EE025B" w:rsidRPr="00FC1F22" w:rsidRDefault="00EE025B" w:rsidP="00EE025B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bookmarkStart w:id="0" w:name="_Hlk214290395"/>
      <w:r w:rsidRPr="003E494F">
        <w:rPr>
          <w:rFonts w:ascii="Cambria" w:eastAsia="Calibri" w:hAnsi="Cambria" w:cs="Arial"/>
          <w:bCs/>
          <w:iCs/>
          <w:lang w:bidi="pl-PL"/>
        </w:rPr>
        <w:t>Zespół Szkół Centrum Kształcenia Rolniczego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  <w:t xml:space="preserve">            </w:t>
      </w:r>
      <w:r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56A7D1FD" w14:textId="53972FAF" w:rsidR="00EE025B" w:rsidRPr="00FC1F22" w:rsidRDefault="00EE025B" w:rsidP="00EE025B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im. chor. J. Szymańskiego w Marianowie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  <w:t xml:space="preserve"> 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C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7F2FB5EA" w14:textId="77777777" w:rsidR="00EE025B" w:rsidRPr="003E494F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Marianowo 7 </w:t>
      </w:r>
    </w:p>
    <w:p w14:paraId="6462DE7F" w14:textId="77777777" w:rsidR="00EE025B" w:rsidRPr="003E494F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18-421 Piątnica Poduchowna </w:t>
      </w:r>
    </w:p>
    <w:p w14:paraId="3FFE9E28" w14:textId="77777777" w:rsidR="00EE025B" w:rsidRPr="003E494F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NIP: 7181103485</w:t>
      </w:r>
    </w:p>
    <w:p w14:paraId="26062D37" w14:textId="77777777" w:rsidR="00EE025B" w:rsidRPr="003E494F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REGON: 000098393</w:t>
      </w:r>
    </w:p>
    <w:p w14:paraId="560151CC" w14:textId="77777777" w:rsidR="00EE025B" w:rsidRPr="003E494F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tel.: 86 216-66-11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</w:p>
    <w:p w14:paraId="0BABEF81" w14:textId="77777777" w:rsidR="00EE025B" w:rsidRDefault="00EE025B" w:rsidP="00EE025B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Arial Unicode MS" w:eastAsia="Arial Unicode MS" w:hAnsi="Arial Unicode MS" w:cs="Arial Unicode MS"/>
          <w:color w:val="000000"/>
          <w:sz w:val="24"/>
          <w:szCs w:val="24"/>
          <w:lang w:eastAsia="pl-PL"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e-mail: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hyperlink r:id="rId8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https://marianowo.edupage.org/</w:t>
        </w:r>
      </w:hyperlink>
    </w:p>
    <w:p w14:paraId="76BD642B" w14:textId="5E0FED05" w:rsidR="00DB3EF8" w:rsidRPr="00DB3EF8" w:rsidRDefault="00EE025B" w:rsidP="00EE025B">
      <w:pPr>
        <w:suppressAutoHyphens/>
        <w:spacing w:after="0" w:line="240" w:lineRule="auto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hyperlink r:id="rId9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kontakt@zsmarianowo.pl</w:t>
        </w:r>
      </w:hyperlink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F126C5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 xml:space="preserve">    .............................................</w:t>
      </w:r>
      <w:r w:rsidRPr="005804DD">
        <w:rPr>
          <w:rFonts w:ascii="Cambria" w:eastAsia="Arial Narrow" w:hAnsi="Cambria" w:cs="Arial"/>
          <w:sz w:val="24"/>
          <w:szCs w:val="24"/>
        </w:rPr>
        <w:tab/>
        <w:t xml:space="preserve">                                                                ................................</w:t>
      </w:r>
    </w:p>
    <w:p w14:paraId="40D41E2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18"/>
          <w:szCs w:val="18"/>
        </w:rPr>
      </w:pPr>
      <w:r w:rsidRPr="005804DD">
        <w:rPr>
          <w:rFonts w:ascii="Cambria" w:eastAsia="Arial Narrow" w:hAnsi="Cambria" w:cs="Arial"/>
          <w:i/>
          <w:sz w:val="18"/>
          <w:szCs w:val="18"/>
        </w:rPr>
        <w:t xml:space="preserve">      (Nazwa</w:t>
      </w:r>
      <w:r w:rsidRPr="005804DD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i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adres</w:t>
      </w:r>
      <w:r w:rsidRPr="005804DD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wykonawcy)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                 </w:t>
      </w:r>
      <w:r w:rsidRPr="005804DD">
        <w:rPr>
          <w:rFonts w:ascii="Cambria" w:eastAsia="Arial Narrow" w:hAnsi="Cambria" w:cs="Arial"/>
          <w:i/>
          <w:sz w:val="18"/>
          <w:szCs w:val="18"/>
        </w:rPr>
        <w:tab/>
        <w:t xml:space="preserve">                                 (miejscowość,</w:t>
      </w:r>
      <w:r w:rsidRPr="005804DD">
        <w:rPr>
          <w:rFonts w:ascii="Cambria" w:eastAsia="Arial Narrow" w:hAnsi="Cambria" w:cs="Arial"/>
          <w:i/>
          <w:spacing w:val="-10"/>
          <w:sz w:val="18"/>
          <w:szCs w:val="18"/>
        </w:rPr>
        <w:t xml:space="preserve"> </w:t>
      </w:r>
      <w:r w:rsidRPr="005804DD">
        <w:rPr>
          <w:rFonts w:ascii="Cambria" w:eastAsia="Arial Narrow" w:hAnsi="Cambria" w:cs="Arial"/>
          <w:i/>
          <w:sz w:val="18"/>
          <w:szCs w:val="18"/>
        </w:rPr>
        <w:t>data)</w:t>
      </w:r>
    </w:p>
    <w:p w14:paraId="24949282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2C559BE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810CA0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center"/>
        <w:outlineLvl w:val="4"/>
        <w:rPr>
          <w:rFonts w:ascii="Cambria" w:eastAsia="Arial Narrow" w:hAnsi="Cambria" w:cs="Arial"/>
          <w:b/>
          <w:bCs/>
          <w:sz w:val="24"/>
          <w:szCs w:val="24"/>
        </w:rPr>
      </w:pPr>
      <w:r w:rsidRPr="005804DD">
        <w:rPr>
          <w:rFonts w:ascii="Cambria" w:eastAsia="Arial Narrow" w:hAnsi="Cambria" w:cs="Arial"/>
          <w:b/>
          <w:bCs/>
          <w:sz w:val="24"/>
          <w:szCs w:val="24"/>
        </w:rPr>
        <w:t>Oświadczenie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o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przynależności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do</w:t>
      </w:r>
      <w:r w:rsidRPr="005804DD">
        <w:rPr>
          <w:rFonts w:ascii="Cambria" w:eastAsia="Arial Narrow" w:hAnsi="Cambria" w:cs="Arial"/>
          <w:b/>
          <w:bCs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grupy</w:t>
      </w:r>
      <w:r w:rsidRPr="005804DD">
        <w:rPr>
          <w:rFonts w:ascii="Cambria" w:eastAsia="Arial Narrow" w:hAnsi="Cambria" w:cs="Arial"/>
          <w:b/>
          <w:bCs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sz w:val="24"/>
          <w:szCs w:val="24"/>
        </w:rPr>
        <w:t>kapitałowej</w:t>
      </w:r>
    </w:p>
    <w:p w14:paraId="5723600F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3290069" w14:textId="02DFE979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5804DD">
        <w:rPr>
          <w:rFonts w:ascii="Cambria" w:eastAsia="Arial Narrow" w:hAnsi="Cambria" w:cs="Arial"/>
          <w:sz w:val="24"/>
          <w:szCs w:val="24"/>
        </w:rPr>
        <w:t>Przystępując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udziału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postępowaniu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udzielenie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zamówienia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publicznego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="00453D64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trybie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podstawowym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pn.:</w:t>
      </w:r>
      <w:r w:rsidRPr="005804DD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bCs/>
          <w:i/>
          <w:iCs/>
          <w:spacing w:val="-6"/>
          <w:sz w:val="24"/>
          <w:szCs w:val="24"/>
        </w:rPr>
        <w:t>„</w:t>
      </w:r>
      <w:r w:rsidRPr="005804DD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r w:rsidR="00EE025B" w:rsidRPr="00EE025B">
        <w:rPr>
          <w:rFonts w:ascii="Cambria" w:eastAsia="Arial Narrow" w:hAnsi="Cambria" w:cs="Arial"/>
          <w:b/>
          <w:i/>
          <w:sz w:val="24"/>
          <w:szCs w:val="24"/>
          <w:u w:val="single"/>
        </w:rPr>
        <w:t>Sukcesywna dostawa artykułów spożywczych do Zespołu Szkół Centrum Kształcenia Rolniczego im. chor. J.</w:t>
      </w:r>
      <w:r w:rsidR="00EE025B">
        <w:rPr>
          <w:rFonts w:ascii="Cambria" w:eastAsia="Arial Narrow" w:hAnsi="Cambria" w:cs="Arial"/>
          <w:b/>
          <w:i/>
          <w:sz w:val="24"/>
          <w:szCs w:val="24"/>
          <w:u w:val="single"/>
        </w:rPr>
        <w:t> </w:t>
      </w:r>
      <w:r w:rsidR="00EE025B" w:rsidRPr="00EE025B">
        <w:rPr>
          <w:rFonts w:ascii="Cambria" w:eastAsia="Arial Narrow" w:hAnsi="Cambria" w:cs="Arial"/>
          <w:b/>
          <w:i/>
          <w:sz w:val="24"/>
          <w:szCs w:val="24"/>
          <w:u w:val="single"/>
        </w:rPr>
        <w:t>Szymańskiego w Marianowie</w:t>
      </w:r>
      <w:r w:rsidRPr="005804DD">
        <w:rPr>
          <w:rFonts w:ascii="Cambria" w:eastAsia="Arial Narrow" w:hAnsi="Cambria" w:cs="Arial"/>
          <w:b/>
          <w:sz w:val="24"/>
          <w:szCs w:val="24"/>
        </w:rPr>
        <w:t>”</w:t>
      </w:r>
      <w:r w:rsidRPr="005804DD">
        <w:rPr>
          <w:rFonts w:ascii="Cambria" w:eastAsia="Arial Narrow" w:hAnsi="Cambria" w:cs="Arial"/>
          <w:sz w:val="24"/>
          <w:szCs w:val="24"/>
        </w:rPr>
        <w:t>,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oświadczam, że:</w:t>
      </w:r>
    </w:p>
    <w:p w14:paraId="5701714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D633597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żadnej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kapitałowej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120BC45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876FE9C" w14:textId="77777777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Nie należę do tej samej grupy kapitałowej w rozumieniu ustawy z dnia 16 lutego 2007 r. o 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1616 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 innym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-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 /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ofertę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</w:p>
    <w:p w14:paraId="3812A6CD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E95D12D" w14:textId="57AC4E94" w:rsidR="005804DD" w:rsidRPr="005804DD" w:rsidRDefault="005804DD" w:rsidP="005804DD">
      <w:pPr>
        <w:widowControl w:val="0"/>
        <w:numPr>
          <w:ilvl w:val="1"/>
          <w:numId w:val="10"/>
        </w:numPr>
        <w:autoSpaceDE w:val="0"/>
        <w:autoSpaceDN w:val="0"/>
        <w:spacing w:after="0" w:line="276" w:lineRule="auto"/>
        <w:ind w:left="284" w:right="-2" w:hanging="284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Należę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4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kapitałowej,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rozumieniu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ustawy</w:t>
      </w:r>
      <w:r w:rsidRPr="005804DD">
        <w:rPr>
          <w:rFonts w:ascii="Cambria" w:eastAsia="Arial Narrow" w:hAnsi="Cambria" w:cs="Arial"/>
          <w:spacing w:val="4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dnia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16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5804DD">
        <w:rPr>
          <w:rFonts w:ascii="Cambria" w:eastAsia="Arial Narrow" w:hAnsi="Cambria" w:cs="Arial"/>
          <w:sz w:val="24"/>
          <w:szCs w:val="24"/>
        </w:rPr>
        <w:t>lutego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2007</w:t>
      </w:r>
      <w:r w:rsidRPr="005804DD">
        <w:rPr>
          <w:rFonts w:ascii="Cambria" w:eastAsia="Arial Narrow" w:hAnsi="Cambria" w:cs="Arial"/>
          <w:spacing w:val="4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</w:t>
      </w:r>
      <w:r w:rsidRPr="005804DD">
        <w:rPr>
          <w:rFonts w:ascii="Cambria" w:eastAsia="Arial Narrow" w:hAnsi="Cambria" w:cs="Arial"/>
          <w:spacing w:val="4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ochronie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konkurencji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konsumentów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(Dz.U.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1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2024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r.,</w:t>
      </w:r>
      <w:r w:rsidRPr="005804DD">
        <w:rPr>
          <w:rFonts w:ascii="Cambria" w:eastAsia="Arial Narrow" w:hAnsi="Cambria" w:cs="Arial"/>
          <w:spacing w:val="6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poz.</w:t>
      </w:r>
      <w:r w:rsidRPr="005804DD">
        <w:rPr>
          <w:rFonts w:ascii="Cambria" w:eastAsia="Arial Narrow" w:hAnsi="Cambria" w:cs="Arial"/>
          <w:spacing w:val="9"/>
          <w:sz w:val="24"/>
          <w:szCs w:val="24"/>
        </w:rPr>
        <w:t xml:space="preserve"> 1616 </w:t>
      </w:r>
      <w:r w:rsidRPr="005804DD">
        <w:rPr>
          <w:rFonts w:ascii="Cambria" w:eastAsia="Arial Narrow" w:hAnsi="Cambria" w:cs="Arial"/>
          <w:sz w:val="24"/>
          <w:szCs w:val="24"/>
        </w:rPr>
        <w:t xml:space="preserve">z </w:t>
      </w:r>
      <w:proofErr w:type="spellStart"/>
      <w:r w:rsidRPr="005804DD">
        <w:rPr>
          <w:rFonts w:ascii="Cambria" w:eastAsia="Arial Narrow" w:hAnsi="Cambria" w:cs="Arial"/>
          <w:sz w:val="24"/>
          <w:szCs w:val="24"/>
        </w:rPr>
        <w:t>późn</w:t>
      </w:r>
      <w:proofErr w:type="spellEnd"/>
      <w:r w:rsidRPr="005804DD">
        <w:rPr>
          <w:rFonts w:ascii="Cambria" w:eastAsia="Arial Narrow" w:hAnsi="Cambria" w:cs="Arial"/>
          <w:sz w:val="24"/>
          <w:szCs w:val="24"/>
        </w:rPr>
        <w:t>. zm.),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innym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Wykonawcą,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który</w:t>
      </w:r>
      <w:r w:rsidRPr="005804DD">
        <w:rPr>
          <w:rFonts w:ascii="Cambria" w:eastAsia="Arial Narrow" w:hAnsi="Cambria" w:cs="Arial"/>
          <w:spacing w:val="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złożył</w:t>
      </w:r>
      <w:r w:rsidRPr="005804DD">
        <w:rPr>
          <w:rFonts w:ascii="Cambria" w:eastAsia="Arial Narrow" w:hAnsi="Cambria" w:cs="Arial"/>
          <w:spacing w:val="7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odrębną</w:t>
      </w:r>
      <w:r w:rsidRPr="005804DD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 xml:space="preserve">ofertę / ofertę częściową w niniejszym postępowaniu o udzielenie zamówienia publicznego: </w:t>
      </w:r>
      <w:r w:rsidRPr="005804DD">
        <w:rPr>
          <w:rFonts w:ascii="Cambria" w:eastAsia="Arial Narrow" w:hAnsi="Cambria" w:cs="Arial"/>
          <w:b/>
          <w:sz w:val="24"/>
          <w:szCs w:val="24"/>
        </w:rPr>
        <w:t>*)</w:t>
      </w:r>
      <w:r w:rsidRPr="005804DD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148688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083D2DC7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2E11D435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D06AF7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Jednocześnie przekładam następujące dokumenty lub informacje potwierdzające przygotowanie oferty/oferty</w:t>
      </w:r>
      <w:r w:rsidRPr="005804DD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częściowej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niezależnie</w:t>
      </w:r>
      <w:r w:rsidRPr="005804DD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od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innego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Wykonawcy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należącego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do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tej</w:t>
      </w:r>
      <w:r w:rsidRPr="005804DD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samej</w:t>
      </w:r>
      <w:r w:rsidRPr="005804DD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grupy</w:t>
      </w:r>
      <w:r w:rsidRPr="005804DD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5804DD">
        <w:rPr>
          <w:rFonts w:ascii="Cambria" w:eastAsia="Arial Narrow" w:hAnsi="Cambria" w:cs="Arial"/>
          <w:sz w:val="24"/>
          <w:szCs w:val="24"/>
        </w:rPr>
        <w:t>kapitałowej:</w:t>
      </w:r>
    </w:p>
    <w:p w14:paraId="048693F8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1)………………………………………………………………………………………………</w:t>
      </w:r>
    </w:p>
    <w:p w14:paraId="39E750DC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left="284" w:right="-2"/>
        <w:jc w:val="both"/>
        <w:rPr>
          <w:rFonts w:ascii="Cambria" w:eastAsia="Arial Narrow" w:hAnsi="Cambria" w:cs="Arial"/>
          <w:sz w:val="24"/>
          <w:szCs w:val="24"/>
        </w:rPr>
      </w:pPr>
      <w:r w:rsidRPr="005804DD">
        <w:rPr>
          <w:rFonts w:ascii="Cambria" w:eastAsia="Arial Narrow" w:hAnsi="Cambria" w:cs="Arial"/>
          <w:sz w:val="24"/>
          <w:szCs w:val="24"/>
        </w:rPr>
        <w:t>2)………………………………………………………………………………………………</w:t>
      </w:r>
    </w:p>
    <w:p w14:paraId="7A15D180" w14:textId="77777777" w:rsidR="005804DD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6"/>
          <w:szCs w:val="16"/>
        </w:rPr>
      </w:pPr>
    </w:p>
    <w:p w14:paraId="6457C2B9" w14:textId="32130394" w:rsidR="0097584E" w:rsidRPr="005804DD" w:rsidRDefault="005804DD" w:rsidP="005804DD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0"/>
          <w:szCs w:val="20"/>
        </w:rPr>
      </w:pP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*)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-</w:t>
      </w:r>
      <w:r w:rsidRPr="005804DD">
        <w:rPr>
          <w:rFonts w:ascii="Cambria" w:eastAsia="Arial Narrow" w:hAnsi="Cambria" w:cs="Arial"/>
          <w:b/>
          <w:color w:val="FF0000"/>
          <w:spacing w:val="-2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niepotrzebne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skreślić</w:t>
      </w:r>
      <w:r w:rsidRPr="005804DD">
        <w:rPr>
          <w:rFonts w:ascii="Cambria" w:eastAsia="Arial Narrow" w:hAnsi="Cambria" w:cs="Arial"/>
          <w:b/>
          <w:color w:val="FF0000"/>
          <w:spacing w:val="-3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przed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złożeniem</w:t>
      </w:r>
      <w:r w:rsidRPr="005804DD">
        <w:rPr>
          <w:rFonts w:ascii="Cambria" w:eastAsia="Arial Narrow" w:hAnsi="Cambria" w:cs="Arial"/>
          <w:b/>
          <w:color w:val="FF0000"/>
          <w:spacing w:val="-1"/>
          <w:sz w:val="20"/>
          <w:szCs w:val="20"/>
          <w:u w:val="single" w:color="FF0000"/>
        </w:rPr>
        <w:t xml:space="preserve"> </w:t>
      </w:r>
      <w:r w:rsidRPr="005804DD">
        <w:rPr>
          <w:rFonts w:ascii="Cambria" w:eastAsia="Arial Narrow" w:hAnsi="Cambria" w:cs="Arial"/>
          <w:b/>
          <w:color w:val="FF0000"/>
          <w:sz w:val="20"/>
          <w:szCs w:val="20"/>
          <w:u w:val="single" w:color="FF0000"/>
        </w:rPr>
        <w:t>podpisu</w:t>
      </w:r>
    </w:p>
    <w:p w14:paraId="15356AE5" w14:textId="77777777" w:rsidR="00742A46" w:rsidRDefault="00742A46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040BCDCC" w14:textId="77777777" w:rsidR="00AA420B" w:rsidRDefault="00AA420B" w:rsidP="0097584E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</w:p>
    <w:p w14:paraId="171B0AA4" w14:textId="77777777" w:rsidR="00EE025B" w:rsidRPr="00BC20F4" w:rsidRDefault="00EE025B" w:rsidP="00EE025B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1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0373EEFA" w:rsidR="006F2D6F" w:rsidRPr="00AA420B" w:rsidRDefault="00EE025B" w:rsidP="00EE025B">
      <w:pPr>
        <w:widowControl w:val="0"/>
        <w:autoSpaceDE w:val="0"/>
        <w:autoSpaceDN w:val="0"/>
        <w:spacing w:after="0" w:line="240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1"/>
    </w:p>
    <w:sectPr w:rsidR="006F2D6F" w:rsidRPr="00AA420B" w:rsidSect="00AA420B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0A33DB" w14:textId="77777777" w:rsidR="00977396" w:rsidRDefault="00977396">
      <w:pPr>
        <w:spacing w:after="0" w:line="240" w:lineRule="auto"/>
      </w:pPr>
      <w:r>
        <w:separator/>
      </w:r>
    </w:p>
  </w:endnote>
  <w:endnote w:type="continuationSeparator" w:id="0">
    <w:p w14:paraId="33453324" w14:textId="77777777" w:rsidR="00977396" w:rsidRDefault="0097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3EC39632-B294-49C9-966A-0F2D50EB6B4C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EA54DCCD-E970-4267-A49D-8CC6B574E218}"/>
    <w:embedBold r:id="rId3" w:fontKey="{96038A8A-24B7-4911-A8BB-935F5B49B3D2}"/>
    <w:embedItalic r:id="rId4" w:fontKey="{2EA199D2-4225-498A-AC93-1EFE3A09B287}"/>
    <w:embedBoldItalic r:id="rId5" w:fontKey="{F1567A13-A4F5-490E-A2A5-EEFA0BF0A45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89E36D60-D7F3-49BE-A775-A1F6E69D45E7}"/>
    <w:embedBold r:id="rId7" w:fontKey="{50684365-C15E-475B-9973-A0A848D42951}"/>
    <w:embedItalic r:id="rId8" w:fontKey="{5671A99A-9B1C-4C3B-8CAA-D645A399FF0B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721DB491-168C-434C-98A2-B545E31459A8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6ACE1733-9A48-4437-8A5F-4F47E4670B9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7520AEFE-3898-42AF-BFB3-5F2163970D4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AA962F0E-4627-40B1-B00E-C36F23EC2419}"/>
    <w:embedBold r:id="rId13" w:fontKey="{81A10CA8-0343-4F4B-BFF0-F7CC7B12A07F}"/>
    <w:embedItalic r:id="rId14" w:fontKey="{C1DB73D2-26CA-4285-8858-E38B2F5525E3}"/>
    <w:embedBoldItalic r:id="rId15" w:fontKey="{BE824436-444F-4669-83C3-2ACB6997079B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ED1910" w14:textId="77777777" w:rsidR="00977396" w:rsidRDefault="00977396">
      <w:pPr>
        <w:spacing w:after="0" w:line="240" w:lineRule="auto"/>
      </w:pPr>
      <w:r>
        <w:separator/>
      </w:r>
    </w:p>
  </w:footnote>
  <w:footnote w:type="continuationSeparator" w:id="0">
    <w:p w14:paraId="17F31E0A" w14:textId="77777777" w:rsidR="00977396" w:rsidRDefault="0097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37B4FD75" w:rsidR="0097584E" w:rsidRPr="0097584E" w:rsidRDefault="00EE025B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2" w:name="_Hlk193826763"/>
        <w:r w:rsidRPr="005E25B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Sygn.: ZP/2025/12/6</w:t>
        </w:r>
      </w:sdtContent>
    </w:sdt>
    <w:bookmarkEnd w:id="2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776FB"/>
    <w:rsid w:val="0018487A"/>
    <w:rsid w:val="00193FF8"/>
    <w:rsid w:val="001956CE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83DDA"/>
    <w:rsid w:val="00387EFA"/>
    <w:rsid w:val="00394FFA"/>
    <w:rsid w:val="003A5ADA"/>
    <w:rsid w:val="003B1DBF"/>
    <w:rsid w:val="003C43D7"/>
    <w:rsid w:val="003F1969"/>
    <w:rsid w:val="0040292F"/>
    <w:rsid w:val="00405C18"/>
    <w:rsid w:val="004111DB"/>
    <w:rsid w:val="0041393C"/>
    <w:rsid w:val="00425552"/>
    <w:rsid w:val="0044050A"/>
    <w:rsid w:val="00442102"/>
    <w:rsid w:val="00453D64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804DD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42A46"/>
    <w:rsid w:val="00751717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7D6DC4"/>
    <w:rsid w:val="007F02E9"/>
    <w:rsid w:val="0080249B"/>
    <w:rsid w:val="0081243C"/>
    <w:rsid w:val="00821EA4"/>
    <w:rsid w:val="0082595B"/>
    <w:rsid w:val="00844FF8"/>
    <w:rsid w:val="008538D6"/>
    <w:rsid w:val="0086392E"/>
    <w:rsid w:val="00872D3F"/>
    <w:rsid w:val="008842DE"/>
    <w:rsid w:val="00887FBA"/>
    <w:rsid w:val="008D2904"/>
    <w:rsid w:val="008D5CC3"/>
    <w:rsid w:val="008F3EE5"/>
    <w:rsid w:val="0090151C"/>
    <w:rsid w:val="00917665"/>
    <w:rsid w:val="00945EB5"/>
    <w:rsid w:val="0097584E"/>
    <w:rsid w:val="00977396"/>
    <w:rsid w:val="00983CD1"/>
    <w:rsid w:val="009904F1"/>
    <w:rsid w:val="00992C16"/>
    <w:rsid w:val="009A6EEB"/>
    <w:rsid w:val="009B6545"/>
    <w:rsid w:val="009B658C"/>
    <w:rsid w:val="009C105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420B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8E5"/>
    <w:rsid w:val="00EE025B"/>
    <w:rsid w:val="00EE4625"/>
    <w:rsid w:val="00EF1B25"/>
    <w:rsid w:val="00EF3520"/>
    <w:rsid w:val="00EF436E"/>
    <w:rsid w:val="00EF7E60"/>
    <w:rsid w:val="00F05A04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rianowo.edupage.org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kontakt@zsmarianowo.pl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1529C4"/>
    <w:rsid w:val="002F4504"/>
    <w:rsid w:val="00682F8C"/>
    <w:rsid w:val="009824DB"/>
    <w:rsid w:val="00B75285"/>
    <w:rsid w:val="00B94691"/>
    <w:rsid w:val="00C75A91"/>
    <w:rsid w:val="00DE0E2D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5</TotalTime>
  <Pages>1</Pages>
  <Words>306</Words>
  <Characters>1837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ZP/2025/12/6</dc:title>
  <dc:creator>DOM</dc:creator>
  <cp:lastModifiedBy>Admin</cp:lastModifiedBy>
  <cp:revision>6</cp:revision>
  <cp:lastPrinted>2025-11-04T14:07:00Z</cp:lastPrinted>
  <dcterms:created xsi:type="dcterms:W3CDTF">2025-11-18T21:33:00Z</dcterms:created>
  <dcterms:modified xsi:type="dcterms:W3CDTF">2025-12-11T22:18:00Z</dcterms:modified>
</cp:coreProperties>
</file>